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8609287" w:rsidR="00CC7E12" w:rsidRPr="00076791" w:rsidRDefault="00CC7E12" w:rsidP="009D1900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D1FDD" w:rsidRPr="001D1FDD">
        <w:rPr>
          <w:rFonts w:cstheme="minorHAnsi"/>
          <w:b/>
          <w:i/>
        </w:rPr>
        <w:t>Wykonanie dokumentacji i robót budowlanych w branży elektroenergetycznej na terenie działania OŁD w RE Tomaszów i RE Piotrków w podziale na 5 części</w:t>
      </w:r>
      <w:r w:rsidR="00F5750C" w:rsidRPr="00F5750C">
        <w:rPr>
          <w:rFonts w:cstheme="minorHAnsi"/>
          <w:b/>
          <w:i/>
        </w:rPr>
        <w:t xml:space="preserve">, </w:t>
      </w:r>
      <w:r w:rsidR="001D1FDD" w:rsidRPr="001D1FDD">
        <w:rPr>
          <w:rFonts w:cstheme="minorHAnsi"/>
          <w:b/>
          <w:i/>
        </w:rPr>
        <w:t>POST/DYS/OLD/GZ/01261/2026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DDF0C46" w14:textId="6E2D5A9C" w:rsidR="00076791" w:rsidRPr="00076791" w:rsidRDefault="00347E8D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53EDDEF" w14:textId="77777777" w:rsidR="009D1900" w:rsidRPr="009D1900" w:rsidRDefault="009D1900" w:rsidP="009D19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AC242A0" w:rsidR="00347E8D" w:rsidRPr="006B2C28" w:rsidRDefault="001D1FDD" w:rsidP="009D19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D1FD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0000"/>
    <w:rsid w:val="00051B85"/>
    <w:rsid w:val="00054A92"/>
    <w:rsid w:val="00056904"/>
    <w:rsid w:val="000572D8"/>
    <w:rsid w:val="00057816"/>
    <w:rsid w:val="00060EAD"/>
    <w:rsid w:val="00061676"/>
    <w:rsid w:val="000653BF"/>
    <w:rsid w:val="00070A58"/>
    <w:rsid w:val="00071C98"/>
    <w:rsid w:val="00075A01"/>
    <w:rsid w:val="00076791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1FDD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092A"/>
    <w:rsid w:val="00303C67"/>
    <w:rsid w:val="00310CB3"/>
    <w:rsid w:val="00343275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250F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5B9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0795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900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1DC0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8B4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BE2"/>
    <w:rsid w:val="00E72CD1"/>
    <w:rsid w:val="00E8041E"/>
    <w:rsid w:val="00E92F67"/>
    <w:rsid w:val="00E95B91"/>
    <w:rsid w:val="00E9752B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10822"/>
    <w:rsid w:val="00F21DD8"/>
    <w:rsid w:val="00F25128"/>
    <w:rsid w:val="00F32BD1"/>
    <w:rsid w:val="00F33A10"/>
    <w:rsid w:val="00F377D2"/>
    <w:rsid w:val="00F4718C"/>
    <w:rsid w:val="00F527EB"/>
    <w:rsid w:val="00F5750C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POST/DYS/OLD/GZ/01261/2026                        </dmsv2SWPP2ObjectNumber>
    <dmsv2SWPP2SumMD5 xmlns="http://schemas.microsoft.com/sharepoint/v3">c3a47c9bcd53545cb500d1fc3a13dc9d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FJ3FSM7XJ42E-1943046417-21793</_dlc_DocId>
    <_dlc_DocIdUrl xmlns="a19cb1c7-c5c7-46d4-85ae-d83685407bba">
      <Url>https://swpp2.dms.gkpge.pl/sites/43/_layouts/15/DocIdRedir.aspx?ID=FJ3FSM7XJ42E-1943046417-21793</Url>
      <Description>FJ3FSM7XJ42E-1943046417-21793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EA10F2-5840-464F-8170-6E7A402A0A42}"/>
</file>

<file path=customXml/itemProps5.xml><?xml version="1.0" encoding="utf-8"?>
<ds:datastoreItem xmlns:ds="http://schemas.openxmlformats.org/officeDocument/2006/customXml" ds:itemID="{B0832E26-0AC7-4492-A245-048E8483B7E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</TotalTime>
  <Pages>3</Pages>
  <Words>802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7</cp:revision>
  <cp:lastPrinted>2024-07-15T11:21:00Z</cp:lastPrinted>
  <dcterms:created xsi:type="dcterms:W3CDTF">2026-02-13T12:19:00Z</dcterms:created>
  <dcterms:modified xsi:type="dcterms:W3CDTF">2026-04-09T10:44:00Z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3f833aab-300c-48ce-8e71-72a937d44424</vt:lpwstr>
  </property>
</Properties>
</file>